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4D" w:rsidRPr="006477B1" w:rsidRDefault="0079714D" w:rsidP="006815A1">
      <w:pPr>
        <w:pStyle w:val="ConsPlusNonformat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                    </w:t>
      </w: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79714D" w:rsidRDefault="004D7F6F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9714D" w:rsidRPr="006477B1">
        <w:rPr>
          <w:rFonts w:ascii="Times New Roman" w:hAnsi="Times New Roman"/>
          <w:sz w:val="24"/>
          <w:szCs w:val="24"/>
        </w:rPr>
        <w:t>уководител</w:t>
      </w:r>
      <w:r w:rsidR="007A1D7E">
        <w:rPr>
          <w:rFonts w:ascii="Times New Roman" w:hAnsi="Times New Roman"/>
          <w:sz w:val="24"/>
          <w:szCs w:val="24"/>
        </w:rPr>
        <w:t>ь</w:t>
      </w:r>
      <w:r w:rsidR="0079714D" w:rsidRPr="006477B1"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>У</w:t>
      </w:r>
      <w:r w:rsidR="0079714D" w:rsidRPr="006477B1">
        <w:rPr>
          <w:rFonts w:ascii="Times New Roman" w:hAnsi="Times New Roman"/>
          <w:sz w:val="24"/>
          <w:szCs w:val="24"/>
        </w:rPr>
        <w:t>ФНС России</w:t>
      </w:r>
      <w:r w:rsidR="0079714D">
        <w:rPr>
          <w:rFonts w:ascii="Times New Roman" w:hAnsi="Times New Roman"/>
          <w:sz w:val="24"/>
          <w:szCs w:val="24"/>
        </w:rPr>
        <w:t xml:space="preserve"> </w:t>
      </w:r>
      <w:r w:rsidR="0079714D" w:rsidRPr="006477B1">
        <w:rPr>
          <w:rFonts w:ascii="Times New Roman" w:hAnsi="Times New Roman"/>
          <w:sz w:val="24"/>
          <w:szCs w:val="24"/>
        </w:rPr>
        <w:t xml:space="preserve">по </w:t>
      </w:r>
      <w:r w:rsidR="0079714D">
        <w:rPr>
          <w:rFonts w:ascii="Times New Roman" w:hAnsi="Times New Roman"/>
          <w:sz w:val="24"/>
          <w:szCs w:val="24"/>
        </w:rPr>
        <w:t>Тамбовской области</w:t>
      </w:r>
    </w:p>
    <w:p w:rsidR="0079714D" w:rsidRDefault="0079714D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</w:p>
    <w:p w:rsidR="0079714D" w:rsidRPr="006477B1" w:rsidRDefault="0079714D" w:rsidP="006815A1">
      <w:pPr>
        <w:pStyle w:val="a5"/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="004D7F6F">
        <w:rPr>
          <w:rFonts w:ascii="Times New Roman" w:hAnsi="Times New Roman"/>
          <w:sz w:val="24"/>
          <w:szCs w:val="24"/>
        </w:rPr>
        <w:t>С.В. Бабаева</w:t>
      </w:r>
    </w:p>
    <w:p w:rsidR="0079714D" w:rsidRPr="006477B1" w:rsidRDefault="0079714D" w:rsidP="006815A1">
      <w:pPr>
        <w:pStyle w:val="a5"/>
        <w:widowControl w:val="0"/>
        <w:spacing w:after="120"/>
        <w:ind w:left="609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(подпись)</w:t>
      </w:r>
    </w:p>
    <w:p w:rsidR="0079714D" w:rsidRDefault="00D77507" w:rsidP="006815A1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9714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 xml:space="preserve">«   » </w:t>
      </w:r>
      <w:r w:rsidR="0079714D">
        <w:rPr>
          <w:rFonts w:ascii="Times New Roman" w:hAnsi="Times New Roman"/>
          <w:sz w:val="24"/>
          <w:szCs w:val="24"/>
          <w:u w:val="single"/>
        </w:rPr>
        <w:t xml:space="preserve">                      </w:t>
      </w:r>
      <w:r w:rsidR="0079714D">
        <w:rPr>
          <w:rFonts w:ascii="Times New Roman" w:hAnsi="Times New Roman"/>
          <w:sz w:val="24"/>
          <w:szCs w:val="24"/>
        </w:rPr>
        <w:t xml:space="preserve">   </w:t>
      </w:r>
      <w:r w:rsidR="0079714D" w:rsidRPr="006477B1">
        <w:rPr>
          <w:rFonts w:ascii="Times New Roman" w:hAnsi="Times New Roman"/>
          <w:sz w:val="24"/>
          <w:szCs w:val="24"/>
        </w:rPr>
        <w:t>201</w:t>
      </w:r>
      <w:r w:rsidR="0091151C">
        <w:rPr>
          <w:rFonts w:ascii="Times New Roman" w:hAnsi="Times New Roman"/>
          <w:sz w:val="24"/>
          <w:szCs w:val="24"/>
        </w:rPr>
        <w:t>8</w:t>
      </w:r>
      <w:r w:rsidR="0079714D" w:rsidRPr="006477B1">
        <w:rPr>
          <w:rFonts w:ascii="Times New Roman" w:hAnsi="Times New Roman"/>
          <w:sz w:val="24"/>
          <w:szCs w:val="24"/>
        </w:rPr>
        <w:t>г.</w:t>
      </w:r>
    </w:p>
    <w:p w:rsidR="00D77507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94760B" w:rsidRDefault="004D7F6F">
      <w:pPr>
        <w:pStyle w:val="ConsPlusNormal"/>
        <w:jc w:val="center"/>
      </w:pPr>
      <w:r>
        <w:t>главного специалиста-эксперта</w:t>
      </w:r>
      <w:r w:rsidR="0094760B" w:rsidRPr="00E828A6">
        <w:t xml:space="preserve"> </w:t>
      </w:r>
      <w:proofErr w:type="gramStart"/>
      <w:r w:rsidR="0094760B" w:rsidRPr="00E828A6">
        <w:t>отдела обеспечения процедур банкротства Управления</w:t>
      </w:r>
      <w:proofErr w:type="gramEnd"/>
      <w:r w:rsidR="0094760B" w:rsidRPr="00E828A6">
        <w:t xml:space="preserve"> 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4D7F6F">
        <w:t>главного специалиста-эксперта</w:t>
      </w:r>
      <w:r w:rsidR="00E828A6" w:rsidRPr="00E828A6">
        <w:t xml:space="preserve"> </w:t>
      </w:r>
      <w:proofErr w:type="gramStart"/>
      <w:r w:rsidR="00E828A6" w:rsidRPr="00E828A6">
        <w:t>отдела обеспечения процедур банкротства Управления</w:t>
      </w:r>
      <w:proofErr w:type="gramEnd"/>
      <w:r w:rsidR="00E828A6" w:rsidRPr="00E828A6">
        <w:t xml:space="preserve"> ФНС России по Тамбовской области (далее - </w:t>
      </w:r>
      <w:r w:rsidR="00BD576A">
        <w:t>главный специалист-эксперт</w:t>
      </w:r>
      <w:r w:rsidR="00C22622">
        <w:t xml:space="preserve">) относится к </w:t>
      </w:r>
      <w:r w:rsidR="00605582">
        <w:t>старшей</w:t>
      </w:r>
      <w:r w:rsidR="00E828A6" w:rsidRPr="00E828A6">
        <w:t xml:space="preserve"> группе должностей гражданской службы категории «специалисты»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  <w:r w:rsidR="00EB4533">
        <w:t>11-3-4-060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2. Область профессиональной служебной деятельности </w:t>
      </w:r>
      <w:r w:rsidR="004D7F6F">
        <w:t>главного специалиста-эксперта</w:t>
      </w:r>
      <w:r>
        <w:t xml:space="preserve">: </w:t>
      </w:r>
      <w:r w:rsidR="009F0EE4">
        <w:t>регулирование финансовой деятельности и финансовых рынков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4D7F6F">
        <w:t>главного специалиста-эксперта</w:t>
      </w:r>
      <w:r>
        <w:t xml:space="preserve">: </w:t>
      </w:r>
      <w:r w:rsidR="009F0EE4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4D7F6F">
        <w:t>главного специалиста-эксперта</w:t>
      </w:r>
      <w:r w:rsidR="00D8339C">
        <w:t xml:space="preserve"> </w:t>
      </w:r>
      <w:r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5. </w:t>
      </w:r>
      <w:r w:rsidR="00BD576A">
        <w:t>Главный специалист-эксперт</w:t>
      </w:r>
      <w:r w:rsidR="00D8339C" w:rsidRPr="00E828A6">
        <w:t xml:space="preserve"> </w:t>
      </w:r>
      <w:r>
        <w:t xml:space="preserve">непосредственно подчиняется </w:t>
      </w:r>
      <w:r w:rsidR="00D8339C">
        <w:t>начальнику отдела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E05D7A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4D7F6F">
        <w:t>главного специалиста-эксперта</w:t>
      </w:r>
      <w:r w:rsidR="00D8339C" w:rsidRPr="00E828A6">
        <w:t xml:space="preserve"> отдела обеспечения процедур банкротств</w:t>
      </w:r>
      <w:r w:rsidR="00D8339C">
        <w:t>а</w:t>
      </w:r>
      <w:proofErr w:type="gramEnd"/>
      <w:r w:rsidR="00D8339C">
        <w:t xml:space="preserve"> </w:t>
      </w:r>
      <w:r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bookmarkStart w:id="0" w:name="_GoBack"/>
      <w:bookmarkEnd w:id="0"/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и управленческим умениям, свидетельствующим о наличии необходимых </w:t>
      </w:r>
      <w:r w:rsidR="005B360A">
        <w:lastRenderedPageBreak/>
        <w:t>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6.4. Наличие профессиональных знаний:</w:t>
      </w:r>
    </w:p>
    <w:p w:rsidR="008C042A" w:rsidRDefault="00E05D7A" w:rsidP="006717BF">
      <w:pPr>
        <w:pStyle w:val="ConsPlusNormal"/>
        <w:spacing w:before="240"/>
        <w:ind w:firstLine="540"/>
        <w:jc w:val="both"/>
      </w:pPr>
      <w:r>
        <w:t xml:space="preserve">6.4.1. В сфере законодательства Российской Федерации: </w:t>
      </w:r>
      <w:proofErr w:type="gramStart"/>
      <w:r w:rsidR="00E5623D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октября 2002 г. </w:t>
      </w:r>
      <w:r w:rsidR="00B559D8">
        <w:t>№</w:t>
      </w:r>
      <w:r w:rsidR="00E5623D">
        <w:t xml:space="preserve"> 127-ФЗ "О несостоятельности (банкротстве)"; Федеральный закон от 1 декабря 2007 г. </w:t>
      </w:r>
      <w:r w:rsidR="00B559D8">
        <w:t>№</w:t>
      </w:r>
      <w:r w:rsidR="00E5623D">
        <w:t xml:space="preserve"> 315-ФЗ "О саморегулируемых организациях"; Федеральный закон от 6 декабря 2011 г. </w:t>
      </w:r>
      <w:r w:rsidR="00B559D8">
        <w:t>№</w:t>
      </w:r>
      <w:r w:rsidR="00E5623D">
        <w:t xml:space="preserve"> 402-ФЗ "О бухгалтерском учете";</w:t>
      </w:r>
      <w:proofErr w:type="gramEnd"/>
      <w:r w:rsidR="00E5623D">
        <w:t xml:space="preserve"> </w:t>
      </w:r>
      <w:proofErr w:type="gramStart"/>
      <w:r w:rsidR="00E5623D">
        <w:t xml:space="preserve">постановление Правительства Российской Федерации от 29 мая 2004 г. </w:t>
      </w:r>
      <w:r w:rsidR="00B559D8">
        <w:t>№</w:t>
      </w:r>
      <w:r w:rsidR="00E5623D">
        <w:t xml:space="preserve"> 257 "Об обеспечении интересов Российской Федерации как кредитора в деле о банкротстве и в процедурах, применяемых в деле о банкротстве"; приказ Минфина России от 29 июля 1998 г. </w:t>
      </w:r>
      <w:r w:rsidR="00B559D8">
        <w:t>№</w:t>
      </w:r>
      <w:r w:rsidR="00E5623D">
        <w:t xml:space="preserve">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8C042A">
        <w:t xml:space="preserve">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</w:t>
      </w:r>
      <w:r w:rsidR="008C042A">
        <w:br/>
        <w:t>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91ABE" w:rsidRPr="00691ABE" w:rsidRDefault="00BD576A" w:rsidP="008C042A">
      <w:pPr>
        <w:pStyle w:val="ConsPlusNormal"/>
        <w:spacing w:before="240"/>
        <w:ind w:firstLine="540"/>
        <w:jc w:val="both"/>
      </w:pPr>
      <w:r>
        <w:t>Главный специалист-эксперт</w:t>
      </w:r>
      <w:r w:rsidR="00691ABE">
        <w:t xml:space="preserve">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6.4.2. </w:t>
      </w:r>
      <w:proofErr w:type="gramStart"/>
      <w:r>
        <w:t xml:space="preserve">Иные профессиональные знания: </w:t>
      </w:r>
      <w:r w:rsidR="001E3A5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E3A51"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41E9B" w:rsidRDefault="00E05D7A" w:rsidP="00141E9B">
      <w:pPr>
        <w:pStyle w:val="ConsPlusNormal"/>
        <w:spacing w:before="240"/>
        <w:ind w:firstLine="540"/>
        <w:jc w:val="both"/>
      </w:pPr>
      <w:r>
        <w:t xml:space="preserve">6.5. </w:t>
      </w:r>
      <w:proofErr w:type="gramStart"/>
      <w:r>
        <w:t>Наличие функциональных знаний:</w:t>
      </w:r>
      <w:r w:rsidR="001E3A51">
        <w:t xml:space="preserve"> понятие нормы права, нормативного </w:t>
      </w:r>
      <w:r w:rsidR="001E3A51">
        <w:lastRenderedPageBreak/>
        <w:t>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</w:t>
      </w:r>
      <w:r w:rsidR="00141E9B">
        <w:t xml:space="preserve">; </w:t>
      </w:r>
      <w:r w:rsidR="001E3A51">
        <w:t>понятие, процедура</w:t>
      </w:r>
      <w:r w:rsidR="00141E9B">
        <w:t xml:space="preserve"> рассмотрения обращений граждан; </w:t>
      </w:r>
      <w:r w:rsidR="001E3A51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141E9B"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5D584B" w:rsidRDefault="005D584B" w:rsidP="005D584B">
      <w:pPr>
        <w:pStyle w:val="ConsPlusNormal"/>
        <w:spacing w:before="240"/>
        <w:ind w:firstLine="540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Default="00E05D7A" w:rsidP="005D584B">
      <w:pPr>
        <w:pStyle w:val="ConsPlusNormal"/>
        <w:spacing w:before="240"/>
        <w:ind w:firstLine="540"/>
        <w:jc w:val="both"/>
      </w:pPr>
      <w:r>
        <w:t xml:space="preserve">6.7. Наличие профессиональных умений: </w:t>
      </w:r>
      <w:r w:rsidR="005D584B"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6.8. </w:t>
      </w:r>
      <w:r w:rsidR="005D584B">
        <w:t xml:space="preserve">Наличие функциональных умений: </w:t>
      </w:r>
      <w:r w:rsidR="005D584B" w:rsidRPr="005D584B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4D7F6F">
        <w:t>главного 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E05D7A" w:rsidP="00A91793">
      <w:pPr>
        <w:pStyle w:val="ConsPlusNormal"/>
        <w:spacing w:before="240"/>
        <w:ind w:firstLine="540"/>
        <w:jc w:val="both"/>
      </w:pPr>
      <w:r>
        <w:t xml:space="preserve">8. В целях реализации задач и </w:t>
      </w:r>
      <w:proofErr w:type="gramStart"/>
      <w:r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>
        <w:t xml:space="preserve">, на </w:t>
      </w:r>
      <w:r w:rsidR="004D7F6F">
        <w:t>главного специалиста-эксперта</w:t>
      </w:r>
      <w:r w:rsidR="00534107">
        <w:t xml:space="preserve"> </w:t>
      </w:r>
      <w:r w:rsidR="00534107" w:rsidRPr="00E828A6">
        <w:t>отдела обеспечения процедур банкротства</w:t>
      </w:r>
      <w:r w:rsidR="00A91793">
        <w:t>,</w:t>
      </w:r>
      <w:r>
        <w:t xml:space="preserve"> </w:t>
      </w:r>
      <w:r w:rsidR="00A91793">
        <w:t xml:space="preserve">возлагается следующее: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налоговыми органами области, предприятиями, учреждениями и организациями законов, указов Президента Российской Федерации, постановлений Правительства Российской Федерации, приказов, инструкций и указаний ФНС России, нормативных актов органов субъекта Российской Федерации и органов местного самоуправления по вопросам реализации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налогоплательщиков, имеющих признаки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полноту формирования информационного ресурса;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оказывает практическую помощь нижестоящим налоговым органам области в организации работы, изучении и применении инструктивного и законодательного материала, по вопросам банкротства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изучает и систематизирует законодательные и другие нормативные акты, дает консультации и разъяснения по всем вопросам банкротства должников;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принятых мер </w:t>
      </w:r>
      <w:proofErr w:type="gramStart"/>
      <w:r>
        <w:t xml:space="preserve">по взысканию задолженности за счет имущества </w:t>
      </w:r>
      <w:r>
        <w:lastRenderedPageBreak/>
        <w:t>должника для определения целесообразности подачи заявления в арбитражный суд о признании</w:t>
      </w:r>
      <w:proofErr w:type="gramEnd"/>
      <w:r>
        <w:t xml:space="preserve"> должника банкротом;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сбор, обработку и передачу на федеральный уровень статистической отчетности по формам, отнесенным к ведению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данных статистической отчетности, составляемой отделом, а также анализ ведения информационного ресурса «Журнал результатов работы по обеспечению процедур банкротства», утвержденного приказом ФНС России от 30.05.2005 № ЧД-3-19/219@;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отчетные данные по обеспечению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принимает участие в подготовке аналитических материалов;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ведет журнал учета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рассматривает проекты решений ИФНС </w:t>
      </w:r>
      <w:proofErr w:type="gramStart"/>
      <w:r>
        <w:t>о направлении в арбитражный суд заявления о признании должника банкротом в соответствии с порядком</w:t>
      </w:r>
      <w:proofErr w:type="gramEnd"/>
      <w:r>
        <w:t>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заявлений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</w:t>
      </w:r>
      <w:proofErr w:type="gramStart"/>
      <w:r>
        <w:t>в подготовке  решений об отложении подачи заявления в арбитражный суд о признании должника банкротом в соответствии</w:t>
      </w:r>
      <w:proofErr w:type="gramEnd"/>
      <w:r>
        <w:t xml:space="preserve">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и направляет в ФНС России материалы в отношении должников, отнесенных к ведению ФНС России в соответствии с установленным порядком;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судебных заседаниях, принимает участие в собраниях кредиторов (заседаниях комитетов кредиторов);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своевременному предъявлению требований уполномоченного органа для включения в реестр требований кредиторов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причин затягивания процедур банкротства, представляет предложения по завершению конкурсного производства в установленные сроки.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арбитражный суд заявления о признании должников несостоятельными (банкротами), заявления о включении в реестр требований кредиторов должников, находящихся в различных процедурах банкротства, задолженности по обязательным платежам и денежным обязательствам перед Российской Федерацией в соответствии с порядком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готовит проекты решений о голосовании на собраниях кредиторов (заседаниях комитета кредиторов), письменные обоснования позиции к решению о голосовании на </w:t>
      </w:r>
      <w:r>
        <w:lastRenderedPageBreak/>
        <w:t>собраниях кредиторов (заседаниях комитета кредиторов)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неправомерные действия (бездействие) арбитражных управляющих,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органы внутренних дел материалы для возбуждения уголовных дел по делам о банкротстве, материалы для возбуждения дел об административном правонарушении;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разрабатывает концепцию сопровождения уполномоченным органом дела о банкротстве, содержащую стратегическую цель сопровождения дела о банкротстве, этапы и способы её достижения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на постоянной основе комплекс мероприятий в отношении организаций, находящихся в процедурах банкротства; обеспечивает эффективность, своевременность и полноту принимаемых мер при осуществлении процедуры банкротства юридических и физических лиц, а также при осуществлении функций уполномоченного органа в делах о банкротстве;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данные статистической отчетности, информаций, а также полноту и своевременность заполнения информационного ресурса «Журнал работы по обеспечению процедур банкротства»;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интересы Инспекции в арбитражном суде и судах общей юрисдикции, а также при проведении собраний кредиторов должников, в отношении которых введена процедура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сведения, необходимые для составления других форм отчетности и по запросам вышестоящих организаций;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обобщает и анализирует информацию о ходе дел о банкротстве и процедурах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исковые заявления </w:t>
      </w:r>
      <w:proofErr w:type="gramStart"/>
      <w:r>
        <w:t>о</w:t>
      </w:r>
      <w:proofErr w:type="gramEnd"/>
      <w:r>
        <w:t xml:space="preserve"> </w:t>
      </w:r>
      <w:proofErr w:type="gramStart"/>
      <w:r>
        <w:t>взысканий</w:t>
      </w:r>
      <w:proofErr w:type="gramEnd"/>
      <w:r>
        <w:t xml:space="preserve"> убытков с арбитражных управляющих, причиненных в деле о банкротстве должника, и иных сопутствующих платежей;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заявления о привлечении к субсидиарной ответственности лиц, контролирующих должника;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ежедневный мониторинг интернет-сайта ЕФРСБ и Федеральных арбитражных судов РФ;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мониторинг по закрепленным инспекциям, контролирует состояние хода процедур банкротства. Результаты мониторинга, выявленные недостатки и </w:t>
      </w:r>
      <w:r>
        <w:lastRenderedPageBreak/>
        <w:t>нарушения, допущенные инспекциями, а также предложения по повышению эффективности работы представляет начальнику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проектов приказов, протоколов совещаний, решений коллегий </w:t>
      </w:r>
      <w:proofErr w:type="spellStart"/>
      <w:r>
        <w:t>облналогуправления</w:t>
      </w:r>
      <w:proofErr w:type="spellEnd"/>
      <w:r>
        <w:t xml:space="preserve"> по вопросам, относящимся к компетенции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разработке памяток, методических рекомендаций по вопросам, относящимся к компетенции отдела, планов работы отдела, составлении обзоров о состоянии работы налоговых органов области по обеспечению реализации функций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проводимых </w:t>
      </w:r>
      <w:proofErr w:type="spellStart"/>
      <w:r>
        <w:t>облналогуправлением</w:t>
      </w:r>
      <w:proofErr w:type="spellEnd"/>
      <w:r>
        <w:t xml:space="preserve"> семинарах и совещаниях с работниками налоговых органов области;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аудиторских (в том числе тематических) проверках внутреннего аудита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заключения и разъяснения по письмам и заявлениям, поступающим от плательщиков по вопросам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сведений, содержащихся в федеральных информационных ресурсах;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своевременное выполнение мероприятий, предусмотренных планом работы отдела;</w:t>
      </w:r>
    </w:p>
    <w:p w:rsidR="00E05D7A" w:rsidRDefault="007061F4" w:rsidP="007061F4">
      <w:pPr>
        <w:pStyle w:val="ConsPlusNormal"/>
        <w:spacing w:before="240"/>
        <w:ind w:firstLine="540"/>
        <w:jc w:val="both"/>
      </w:pPr>
      <w:r>
        <w:t>- обеспечивает надежную сохранность документов и магнитных носителей, содержащих информацию, составляющую налоговую и служебную тайну. Обеспечивает неразглашение сведений, составляющих налоговую и служебную тайну.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BD576A">
        <w:t>главный специалист-эксперт</w:t>
      </w:r>
      <w:r>
        <w:t xml:space="preserve"> 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Default="00E05D7A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BD576A">
        <w:t>Главный специалист-эксперт</w:t>
      </w:r>
      <w:r w:rsidR="00467288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2017, N 15 (ч. 1), ст. 2194), приказами (распоряжениями) ФНС России, </w:t>
      </w:r>
      <w:r w:rsidR="00467288" w:rsidRPr="00467288">
        <w:t>положением об Управлении ФНС России по Тамбовской области, утвержденным руководителем ФНС России «14» мая 2015 г., положением об отделе обеспечения процедур банкротства, приказами управления, поручениями руководства управления</w:t>
      </w:r>
      <w:r w:rsidR="00467288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11. </w:t>
      </w:r>
      <w:r w:rsidR="00BD576A">
        <w:t>Главный специалист-эксперт</w:t>
      </w:r>
      <w:r w:rsidR="00467288">
        <w:t xml:space="preserve"> </w:t>
      </w:r>
      <w:r>
        <w:t xml:space="preserve">за неисполнение или ненадлежащее исполнение </w:t>
      </w:r>
      <w: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BD576A">
        <w:t>главный специалист-эксперт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 xml:space="preserve">12. При исполнении служебных обязанностей </w:t>
      </w:r>
      <w:r w:rsidR="00BD576A">
        <w:t>главный специалист-экспе</w:t>
      </w:r>
      <w:proofErr w:type="gramStart"/>
      <w:r w:rsidR="00BD576A">
        <w:t>рт</w:t>
      </w:r>
      <w:r w:rsidR="00467288">
        <w:t xml:space="preserve"> </w:t>
      </w:r>
      <w:r>
        <w:t>впр</w:t>
      </w:r>
      <w:proofErr w:type="gramEnd"/>
      <w:r>
        <w:t xml:space="preserve">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давать рекомендации, указания налоговым органам области по вопросам обеспечения процедур банкротства;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BD576A">
        <w:t>главный специалист-эксперт</w:t>
      </w:r>
      <w:r w:rsidR="00467288">
        <w:t xml:space="preserve">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заверять надлежащим образом копию какого-либо документа;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организовать работу налоговых органов области по обеспечению процедур банкротства;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proofErr w:type="gramStart"/>
      <w:r>
        <w:t>- 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подготовка информаций, писем, приказов, протоколов, памяток, обзоров по обеспечению процедур банкротства.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BD576A">
        <w:t>главный специалист-эксперт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E05D7A">
      <w:pPr>
        <w:pStyle w:val="ConsPlusNormal"/>
        <w:ind w:firstLine="540"/>
        <w:jc w:val="both"/>
      </w:pPr>
      <w:r>
        <w:lastRenderedPageBreak/>
        <w:t xml:space="preserve">14. </w:t>
      </w:r>
      <w:r w:rsidR="00BD576A">
        <w:t>Главный специалист-эксперт</w:t>
      </w:r>
      <w:r w:rsidR="0094760B" w:rsidRPr="0094760B">
        <w:t xml:space="preserve">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94760B">
      <w:pPr>
        <w:pStyle w:val="ConsPlusNormal"/>
        <w:ind w:firstLine="540"/>
        <w:jc w:val="both"/>
      </w:pPr>
      <w:r w:rsidRPr="0094760B">
        <w:t xml:space="preserve">- приказов, протоколов совещаний, решений коллегий </w:t>
      </w:r>
      <w:proofErr w:type="spellStart"/>
      <w:r w:rsidRPr="0094760B">
        <w:t>облналогуправления</w:t>
      </w:r>
      <w:proofErr w:type="spellEnd"/>
      <w:r w:rsidRPr="0094760B">
        <w:t>, писем, памяток, методических рекомендаций по вопросам обеспечения процедур банкротства</w:t>
      </w:r>
      <w:proofErr w:type="gramStart"/>
      <w:r w:rsidRPr="0094760B">
        <w:t>.</w:t>
      </w:r>
      <w:r w:rsidR="00E05D7A">
        <w:t>.</w:t>
      </w:r>
      <w:proofErr w:type="gramEnd"/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15. </w:t>
      </w:r>
      <w:r w:rsidR="00BD576A">
        <w:t>Главный специалист-эксперт</w:t>
      </w:r>
      <w:r w:rsidR="0094760B" w:rsidRPr="0094760B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BD576A">
        <w:t>главный специалист-эксперт</w:t>
      </w:r>
      <w:r w:rsidR="0094760B" w:rsidRPr="0094760B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4D7F6F">
        <w:t>главного специалиста-эксперта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t xml:space="preserve">. 3196;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18. </w:t>
      </w:r>
      <w:r w:rsidR="0094760B" w:rsidRPr="0094760B">
        <w:t xml:space="preserve">Государственные услуги </w:t>
      </w:r>
      <w:r w:rsidR="00BD576A">
        <w:t xml:space="preserve">главным специалистом-экспертом </w:t>
      </w:r>
      <w:r w:rsidR="0094760B" w:rsidRPr="0094760B">
        <w:t xml:space="preserve">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4D7F6F">
        <w:lastRenderedPageBreak/>
        <w:t>главного специалиста-эксперта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Pr="004D7F6F" w:rsidRDefault="007061F4">
      <w:pPr>
        <w:pStyle w:val="ConsPlusNormal"/>
        <w:jc w:val="center"/>
        <w:outlineLvl w:val="1"/>
      </w:pPr>
    </w:p>
    <w:p w:rsidR="006D546D" w:rsidRPr="004D7F6F" w:rsidRDefault="006D546D">
      <w:pPr>
        <w:pStyle w:val="ConsPlusNormal"/>
        <w:jc w:val="center"/>
        <w:outlineLvl w:val="1"/>
      </w:pPr>
    </w:p>
    <w:p w:rsidR="006D546D" w:rsidRPr="004D7F6F" w:rsidRDefault="006D546D">
      <w:pPr>
        <w:pStyle w:val="ConsPlusNormal"/>
        <w:jc w:val="center"/>
        <w:outlineLvl w:val="1"/>
      </w:pPr>
    </w:p>
    <w:p w:rsidR="006D546D" w:rsidRPr="004D7F6F" w:rsidRDefault="006D546D">
      <w:pPr>
        <w:pStyle w:val="ConsPlusNormal"/>
        <w:jc w:val="center"/>
        <w:outlineLvl w:val="1"/>
      </w:pPr>
    </w:p>
    <w:p w:rsidR="006D546D" w:rsidRDefault="006D546D">
      <w:pPr>
        <w:pStyle w:val="ConsPlusNormal"/>
        <w:jc w:val="center"/>
        <w:outlineLvl w:val="1"/>
      </w:pPr>
    </w:p>
    <w:p w:rsidR="00985628" w:rsidRPr="004D7F6F" w:rsidRDefault="00985628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E05D7A" w:rsidRDefault="00E05D7A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Pr="0079714D" w:rsidRDefault="0079714D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E05D7A" w:rsidRPr="006D546D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sectPr w:rsidR="00E05D7A" w:rsidSect="006240D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904" w:rsidRDefault="00937904" w:rsidP="0079714D">
      <w:pPr>
        <w:spacing w:after="0" w:line="240" w:lineRule="auto"/>
      </w:pPr>
      <w:r>
        <w:separator/>
      </w:r>
    </w:p>
  </w:endnote>
  <w:endnote w:type="continuationSeparator" w:id="0">
    <w:p w:rsidR="00937904" w:rsidRDefault="00937904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582">
          <w:rPr>
            <w:noProof/>
          </w:rPr>
          <w:t>1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904" w:rsidRDefault="00937904" w:rsidP="0079714D">
      <w:pPr>
        <w:spacing w:after="0" w:line="240" w:lineRule="auto"/>
      </w:pPr>
      <w:r>
        <w:separator/>
      </w:r>
    </w:p>
  </w:footnote>
  <w:footnote w:type="continuationSeparator" w:id="0">
    <w:p w:rsidR="00937904" w:rsidRDefault="00937904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103483"/>
    <w:rsid w:val="00123517"/>
    <w:rsid w:val="00127E10"/>
    <w:rsid w:val="00141E9B"/>
    <w:rsid w:val="00146244"/>
    <w:rsid w:val="001E3A51"/>
    <w:rsid w:val="00257850"/>
    <w:rsid w:val="00465287"/>
    <w:rsid w:val="00467288"/>
    <w:rsid w:val="004D7F6F"/>
    <w:rsid w:val="00534107"/>
    <w:rsid w:val="00554CFE"/>
    <w:rsid w:val="005A2C34"/>
    <w:rsid w:val="005B360A"/>
    <w:rsid w:val="005D1B1F"/>
    <w:rsid w:val="005D584B"/>
    <w:rsid w:val="00605582"/>
    <w:rsid w:val="006717BF"/>
    <w:rsid w:val="006815A1"/>
    <w:rsid w:val="00691ABE"/>
    <w:rsid w:val="006D546D"/>
    <w:rsid w:val="007061F4"/>
    <w:rsid w:val="0079714D"/>
    <w:rsid w:val="007A1D7E"/>
    <w:rsid w:val="007D404E"/>
    <w:rsid w:val="008C042A"/>
    <w:rsid w:val="008F5E84"/>
    <w:rsid w:val="0091151C"/>
    <w:rsid w:val="00937904"/>
    <w:rsid w:val="0094760B"/>
    <w:rsid w:val="00985628"/>
    <w:rsid w:val="009F0EE4"/>
    <w:rsid w:val="00A91793"/>
    <w:rsid w:val="00B559D8"/>
    <w:rsid w:val="00BD576A"/>
    <w:rsid w:val="00BF7AF0"/>
    <w:rsid w:val="00C22622"/>
    <w:rsid w:val="00C5627B"/>
    <w:rsid w:val="00CF35CD"/>
    <w:rsid w:val="00D77507"/>
    <w:rsid w:val="00D8339C"/>
    <w:rsid w:val="00E05D7A"/>
    <w:rsid w:val="00E5623D"/>
    <w:rsid w:val="00E771E0"/>
    <w:rsid w:val="00E828A6"/>
    <w:rsid w:val="00EB453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consultantplus://offline/ref=8444256E4C645EA9DC0C533FD9DDD10BF16F779A8C395DC993D48E41E18BC8302F11354266679B88WAE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FWAE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44256E4C645EA9DC0C533FD9DDD10BF16A7E98803A5DC993D48E41E18BC8302F11354266679A8DWAE5K" TargetMode="External"/><Relationship Id="rId10" Type="http://schemas.openxmlformats.org/officeDocument/2006/relationships/hyperlink" Target="consultantplus://offline/ref=8444256E4C645EA9DC0C533FD9DDD10BF16A7E98803A5DC993D48E41E18BC8302F11354266679A88WAE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A7E98803A5DC993D48E41E18BC8302F11354266679A8AWAEEK" TargetMode="External"/><Relationship Id="rId14" Type="http://schemas.openxmlformats.org/officeDocument/2006/relationships/hyperlink" Target="consultantplus://offline/ref=8444256E4C645EA9DC0C533FD9DDD10BFB617A9D803200C39B8D8243E684972728583943666798W8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D5B9E-40D7-4976-8966-F49F4E55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EA36674E</Template>
  <TotalTime>23</TotalTime>
  <Pages>10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Ветрова Любовь Ивановна</cp:lastModifiedBy>
  <cp:revision>2</cp:revision>
  <cp:lastPrinted>2018-03-30T09:13:00Z</cp:lastPrinted>
  <dcterms:created xsi:type="dcterms:W3CDTF">2018-04-11T06:44:00Z</dcterms:created>
  <dcterms:modified xsi:type="dcterms:W3CDTF">2018-04-11T06:44:00Z</dcterms:modified>
</cp:coreProperties>
</file>